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Unknown BOND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fl.1489-90)</w:t>
      </w:r>
    </w:p>
    <w:p w:rsidR="00955085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955085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85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85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1489-90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M.Gram</w:t>
      </w:r>
      <w:proofErr w:type="spellEnd"/>
      <w:r>
        <w:rPr>
          <w:rFonts w:ascii="Times New Roman" w:hAnsi="Times New Roman" w:cs="Times New Roman"/>
          <w:sz w:val="24"/>
          <w:szCs w:val="24"/>
        </w:rPr>
        <w:t>.   (Alumni Cantab. vol.1 part 1 p.177)</w:t>
      </w:r>
    </w:p>
    <w:p w:rsidR="00955085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85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55085" w:rsidRPr="00955085" w:rsidRDefault="00955085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955085" w:rsidRPr="009550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085" w:rsidRDefault="00955085" w:rsidP="00564E3C">
      <w:pPr>
        <w:spacing w:after="0" w:line="240" w:lineRule="auto"/>
      </w:pPr>
      <w:r>
        <w:separator/>
      </w:r>
    </w:p>
  </w:endnote>
  <w:endnote w:type="continuationSeparator" w:id="0">
    <w:p w:rsidR="00955085" w:rsidRDefault="0095508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955085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085" w:rsidRDefault="00955085" w:rsidP="00564E3C">
      <w:pPr>
        <w:spacing w:after="0" w:line="240" w:lineRule="auto"/>
      </w:pPr>
      <w:r>
        <w:separator/>
      </w:r>
    </w:p>
  </w:footnote>
  <w:footnote w:type="continuationSeparator" w:id="0">
    <w:p w:rsidR="00955085" w:rsidRDefault="0095508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085"/>
    <w:rsid w:val="00372DC6"/>
    <w:rsid w:val="00564E3C"/>
    <w:rsid w:val="0064591D"/>
    <w:rsid w:val="00955085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30F7D"/>
  <w15:chartTrackingRefBased/>
  <w15:docId w15:val="{89432078-1807-417E-BBFD-0CA28A43F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2015-11-25T21:44:00Z</dcterms:created>
  <dcterms:modified xsi:type="dcterms:W3CDTF">2015-11-25T21:46:00Z</dcterms:modified>
</cp:coreProperties>
</file>